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54817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454817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45481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45481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45481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45481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454817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454817">
        <w:rPr>
          <w:b w:val="0"/>
        </w:rPr>
        <w:t xml:space="preserve"> 6/2307-21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54817" w:rsidP="00232C8F">
            <w:r>
              <w:t>Заместитель директора по учебно-методической работе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454817" w:rsidP="00232C8F">
            <w:r>
              <w:t>21587 03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454817" w:rsidRPr="00454817">
        <w:rPr>
          <w:rStyle w:val="aa"/>
        </w:rPr>
        <w:t xml:space="preserve"> Административно-управленческий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454817" w:rsidRPr="00454817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454817" w:rsidRPr="00454817">
        <w:rPr>
          <w:u w:val="single"/>
        </w:rPr>
        <w:t xml:space="preserve">   Отсутствует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54817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454817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54817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454817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454817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454817" w:rsidP="00BA30DE">
            <w:pPr>
              <w:jc w:val="center"/>
            </w:pPr>
            <w:r>
              <w:t>075-713-615 74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45481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54817" w:rsidRDefault="0045481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817" w:rsidRPr="00D15B1E" w:rsidRDefault="00454817" w:rsidP="00AD14A4">
            <w:pPr>
              <w:rPr>
                <w:rStyle w:val="a7"/>
              </w:rPr>
            </w:pPr>
          </w:p>
        </w:tc>
      </w:tr>
      <w:tr w:rsidR="0045481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54817" w:rsidRDefault="0045481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817" w:rsidRPr="00D15B1E" w:rsidRDefault="00454817" w:rsidP="00AD14A4">
            <w:pPr>
              <w:rPr>
                <w:rStyle w:val="a7"/>
              </w:rPr>
            </w:pPr>
          </w:p>
        </w:tc>
      </w:tr>
      <w:tr w:rsidR="0045481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54817" w:rsidRDefault="0045481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817" w:rsidRPr="00D15B1E" w:rsidRDefault="00454817" w:rsidP="00AD14A4">
            <w:pPr>
              <w:rPr>
                <w:rStyle w:val="a7"/>
              </w:rPr>
            </w:pPr>
          </w:p>
        </w:tc>
      </w:tr>
      <w:tr w:rsidR="0045481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54817" w:rsidRDefault="0045481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817" w:rsidRPr="00D15B1E" w:rsidRDefault="00454817" w:rsidP="00AD14A4">
            <w:pPr>
              <w:rPr>
                <w:rStyle w:val="a7"/>
              </w:rPr>
            </w:pPr>
          </w:p>
        </w:tc>
      </w:tr>
      <w:tr w:rsidR="0045481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54817" w:rsidRDefault="0045481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817" w:rsidRPr="00D15B1E" w:rsidRDefault="00454817" w:rsidP="00AD14A4">
            <w:pPr>
              <w:rPr>
                <w:rStyle w:val="a7"/>
              </w:rPr>
            </w:pPr>
          </w:p>
        </w:tc>
      </w:tr>
      <w:tr w:rsidR="0045481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54817" w:rsidRDefault="0045481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817" w:rsidRPr="00D15B1E" w:rsidRDefault="00454817" w:rsidP="00AD14A4">
            <w:pPr>
              <w:rPr>
                <w:rStyle w:val="a7"/>
              </w:rPr>
            </w:pPr>
          </w:p>
        </w:tc>
      </w:tr>
      <w:tr w:rsidR="00454817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454817" w:rsidRDefault="00454817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454817" w:rsidRPr="00D15B1E" w:rsidRDefault="00454817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454817" w:rsidRPr="00454817">
        <w:rPr>
          <w:rStyle w:val="aa"/>
        </w:rPr>
        <w:t xml:space="preserve"> ПК, принтер, сканер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454817" w:rsidRPr="00454817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Default="00E36C01" w:rsidP="00AD14A4">
      <w:pPr>
        <w:rPr>
          <w:rStyle w:val="a7"/>
        </w:rPr>
      </w:pPr>
    </w:p>
    <w:p w:rsidR="00E36C01" w:rsidRPr="00D15B1E" w:rsidRDefault="00E36C01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618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618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618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618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618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618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618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618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6180B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618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618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618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618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06180B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618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06180B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0618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06180B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06180B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5481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D4BCE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D4BCE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5481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D4BCE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D4BCE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5481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D4BCE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D4BCE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5481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D4BCE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D4BCE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5481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D4BCE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D4BCE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54817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D4BCE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D4BCE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54817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D4BCE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5D4BCE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06180B" w:rsidRPr="0006180B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06180B" w:rsidRPr="0006180B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54817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54817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54817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45481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54817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454817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45481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454817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(дата)</w:t>
            </w: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(дата)</w:t>
            </w: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(дата)</w:t>
            </w: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(дата)</w:t>
            </w: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(дата)</w:t>
            </w: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(дата)</w:t>
            </w: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F6C20" w:rsidTr="00AF6C2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AF6C20" w:rsidP="003C5C39">
            <w:pPr>
              <w:pStyle w:val="a8"/>
            </w:pPr>
            <w:r w:rsidRPr="00AF6C20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AF6C20" w:rsidP="003C5C39">
            <w:pPr>
              <w:pStyle w:val="a8"/>
            </w:pPr>
            <w:r w:rsidRPr="00AF6C20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AF6C20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AF6C20" w:rsidRDefault="0006180B" w:rsidP="003C5C39">
            <w:pPr>
              <w:pStyle w:val="a8"/>
            </w:pPr>
            <w:r>
              <w:t>18.02.2022</w:t>
            </w:r>
          </w:p>
        </w:tc>
      </w:tr>
      <w:tr w:rsidR="00EF07A3" w:rsidRPr="00AF6C20" w:rsidTr="00AF6C2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3C5C39">
            <w:pPr>
              <w:pStyle w:val="a8"/>
              <w:rPr>
                <w:b/>
                <w:vertAlign w:val="superscript"/>
              </w:rPr>
            </w:pPr>
            <w:r w:rsidRPr="00AF6C20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AF6C2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EF07A3">
            <w:pPr>
              <w:pStyle w:val="a8"/>
              <w:rPr>
                <w:b/>
                <w:vertAlign w:val="superscript"/>
              </w:rPr>
            </w:pPr>
            <w:r w:rsidRPr="00AF6C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AF6C20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EF07A3">
            <w:pPr>
              <w:pStyle w:val="a8"/>
              <w:rPr>
                <w:b/>
                <w:vertAlign w:val="superscript"/>
              </w:rPr>
            </w:pPr>
            <w:r w:rsidRPr="00AF6C2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AF6C20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(дата)</w:t>
            </w:r>
          </w:p>
        </w:tc>
      </w:tr>
      <w:tr w:rsidR="00AF6C20" w:rsidRPr="00AF6C20" w:rsidTr="00AF6C20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</w:pPr>
            <w:r w:rsidRPr="00AF6C20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AF6C20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AF6C20" w:rsidP="00EF07A3">
            <w:pPr>
              <w:pStyle w:val="a8"/>
            </w:pPr>
            <w:r w:rsidRPr="00AF6C20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F6C20" w:rsidRPr="00AF6C20" w:rsidRDefault="00AF6C20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F6C20" w:rsidRPr="00AF6C20" w:rsidRDefault="0006180B" w:rsidP="00EF07A3">
            <w:pPr>
              <w:pStyle w:val="a8"/>
            </w:pPr>
            <w:r>
              <w:t>18.02.2022</w:t>
            </w:r>
          </w:p>
        </w:tc>
      </w:tr>
      <w:tr w:rsidR="00AF6C20" w:rsidRPr="00AF6C20" w:rsidTr="00AF6C20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AF6C20" w:rsidRPr="00AF6C20" w:rsidRDefault="00AF6C20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AF6C20" w:rsidRPr="00AF6C20" w:rsidRDefault="00AF6C20" w:rsidP="00EF07A3">
            <w:pPr>
              <w:pStyle w:val="a8"/>
              <w:rPr>
                <w:vertAlign w:val="superscript"/>
              </w:rPr>
            </w:pPr>
            <w:r w:rsidRPr="00AF6C20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45481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45481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454817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4817" w:rsidRPr="00454817" w:rsidRDefault="00454817" w:rsidP="00EF07A3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(дата)</w:t>
            </w: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4817" w:rsidRPr="00454817" w:rsidRDefault="00454817" w:rsidP="00EF07A3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(дата)</w:t>
            </w: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4817" w:rsidRPr="00454817" w:rsidRDefault="00454817" w:rsidP="00EF07A3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(дата)</w:t>
            </w: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4817" w:rsidRPr="00454817" w:rsidRDefault="00454817" w:rsidP="00EF07A3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(дата)</w:t>
            </w: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4817" w:rsidRPr="00454817" w:rsidRDefault="00454817" w:rsidP="00EF07A3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(дата)</w:t>
            </w: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4817" w:rsidRPr="00454817" w:rsidRDefault="00454817" w:rsidP="00EF07A3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(дата)</w:t>
            </w: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54817" w:rsidRPr="00454817" w:rsidRDefault="00454817" w:rsidP="004E51DC">
            <w:pPr>
              <w:pStyle w:val="a8"/>
            </w:pPr>
          </w:p>
        </w:tc>
      </w:tr>
      <w:tr w:rsidR="00454817" w:rsidRPr="00454817" w:rsidTr="00454817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454817" w:rsidRPr="00454817" w:rsidRDefault="00454817" w:rsidP="00EF07A3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54817" w:rsidRPr="00454817" w:rsidRDefault="00454817" w:rsidP="004E51DC">
            <w:pPr>
              <w:pStyle w:val="a8"/>
              <w:rPr>
                <w:vertAlign w:val="superscript"/>
              </w:rPr>
            </w:pPr>
            <w:r w:rsidRPr="00454817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454817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6/2307-21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6180B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06180B" w:rsidRPr="0006180B">
            <w:rPr>
              <w:rStyle w:val="ad"/>
              <w:noProof/>
              <w:sz w:val="20"/>
            </w:rPr>
            <w:t>3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Административно-управленческ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1587 03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Отсутствует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6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6/2307-21 "/>
    <w:docVar w:name="oborud" w:val=" ПК, принтер, сканер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8901DC798E46476FB2354B30F1C625CD"/>
    <w:docVar w:name="rm_id" w:val="6701"/>
    <w:docVar w:name="rm_name" w:val="                                          "/>
    <w:docVar w:name="rm_number" w:val=" 6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6180B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C43E5"/>
    <w:rsid w:val="001F4D8D"/>
    <w:rsid w:val="00232C8F"/>
    <w:rsid w:val="00234932"/>
    <w:rsid w:val="00244615"/>
    <w:rsid w:val="002A0605"/>
    <w:rsid w:val="002C4AF8"/>
    <w:rsid w:val="002E55C6"/>
    <w:rsid w:val="00305B2F"/>
    <w:rsid w:val="00367816"/>
    <w:rsid w:val="003876C3"/>
    <w:rsid w:val="00392428"/>
    <w:rsid w:val="003A6B78"/>
    <w:rsid w:val="003B0826"/>
    <w:rsid w:val="003C24DB"/>
    <w:rsid w:val="003C5C39"/>
    <w:rsid w:val="0040104A"/>
    <w:rsid w:val="00402CAC"/>
    <w:rsid w:val="00444410"/>
    <w:rsid w:val="00454817"/>
    <w:rsid w:val="004747DC"/>
    <w:rsid w:val="00481C22"/>
    <w:rsid w:val="004A47AD"/>
    <w:rsid w:val="004C4DB2"/>
    <w:rsid w:val="004E51DC"/>
    <w:rsid w:val="004E5FB2"/>
    <w:rsid w:val="004E705C"/>
    <w:rsid w:val="00510595"/>
    <w:rsid w:val="00563E94"/>
    <w:rsid w:val="00576095"/>
    <w:rsid w:val="005A3A36"/>
    <w:rsid w:val="005B466C"/>
    <w:rsid w:val="005B7FE8"/>
    <w:rsid w:val="005C0A9A"/>
    <w:rsid w:val="005D4BCE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811F30"/>
    <w:rsid w:val="00835248"/>
    <w:rsid w:val="00883461"/>
    <w:rsid w:val="008E68DE"/>
    <w:rsid w:val="008E70C1"/>
    <w:rsid w:val="0090588D"/>
    <w:rsid w:val="0092778A"/>
    <w:rsid w:val="00967790"/>
    <w:rsid w:val="009741E7"/>
    <w:rsid w:val="0098630F"/>
    <w:rsid w:val="009B024D"/>
    <w:rsid w:val="009D30DB"/>
    <w:rsid w:val="009F33E9"/>
    <w:rsid w:val="00A100AB"/>
    <w:rsid w:val="00A12349"/>
    <w:rsid w:val="00A204F5"/>
    <w:rsid w:val="00A301C8"/>
    <w:rsid w:val="00A5612B"/>
    <w:rsid w:val="00A7346C"/>
    <w:rsid w:val="00A87B75"/>
    <w:rsid w:val="00A91908"/>
    <w:rsid w:val="00AA4551"/>
    <w:rsid w:val="00AA46ED"/>
    <w:rsid w:val="00AA4DCC"/>
    <w:rsid w:val="00AD14A4"/>
    <w:rsid w:val="00AD7C32"/>
    <w:rsid w:val="00AF6C20"/>
    <w:rsid w:val="00AF796F"/>
    <w:rsid w:val="00B04F25"/>
    <w:rsid w:val="00BA30DE"/>
    <w:rsid w:val="00BA5029"/>
    <w:rsid w:val="00BC2F3C"/>
    <w:rsid w:val="00C02721"/>
    <w:rsid w:val="00C03F4A"/>
    <w:rsid w:val="00C27A37"/>
    <w:rsid w:val="00C51624"/>
    <w:rsid w:val="00CB0141"/>
    <w:rsid w:val="00CE3307"/>
    <w:rsid w:val="00D055D0"/>
    <w:rsid w:val="00D15B1E"/>
    <w:rsid w:val="00D76DF8"/>
    <w:rsid w:val="00DB1272"/>
    <w:rsid w:val="00DB5302"/>
    <w:rsid w:val="00DD6B1F"/>
    <w:rsid w:val="00E124F4"/>
    <w:rsid w:val="00E36337"/>
    <w:rsid w:val="00E36C01"/>
    <w:rsid w:val="00E43EDA"/>
    <w:rsid w:val="00EB72AD"/>
    <w:rsid w:val="00EC37A1"/>
    <w:rsid w:val="00EF07A3"/>
    <w:rsid w:val="00EF3DC4"/>
    <w:rsid w:val="00F023CD"/>
    <w:rsid w:val="00F04074"/>
    <w:rsid w:val="00F31AF6"/>
    <w:rsid w:val="00F76072"/>
    <w:rsid w:val="00F80CCA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5</cp:revision>
  <dcterms:created xsi:type="dcterms:W3CDTF">2022-02-17T01:54:00Z</dcterms:created>
  <dcterms:modified xsi:type="dcterms:W3CDTF">2022-02-18T08:22:00Z</dcterms:modified>
</cp:coreProperties>
</file>